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0843E77F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83085A">
        <w:rPr>
          <w:sz w:val="24"/>
          <w:szCs w:val="24"/>
          <w:lang w:eastAsia="ja-JP"/>
        </w:rPr>
        <w:t>475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1C07B623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04A78">
        <w:rPr>
          <w:sz w:val="24"/>
          <w:szCs w:val="24"/>
          <w:lang w:eastAsia="ja-JP"/>
        </w:rPr>
        <w:t>3</w:t>
      </w:r>
      <w:r w:rsidR="00A14179">
        <w:rPr>
          <w:sz w:val="24"/>
          <w:szCs w:val="24"/>
          <w:lang w:eastAsia="ja-JP"/>
        </w:rPr>
        <w:t>70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24768A57" w14:textId="6E0A7DC3" w:rsidR="0056019E" w:rsidRDefault="00CE3EC4" w:rsidP="00CE3EC4">
      <w:pPr>
        <w:pStyle w:val="B2"/>
      </w:pPr>
      <w:r>
        <w:t>2)</w:t>
      </w:r>
      <w:r>
        <w:tab/>
        <w:t>Potentials update to EIF</w:t>
      </w:r>
      <w:r w:rsidR="0056019E">
        <w:t xml:space="preserve"> to:</w:t>
      </w:r>
    </w:p>
    <w:p w14:paraId="065FD5EF" w14:textId="521C4904" w:rsidR="00CE3EC4" w:rsidRDefault="0056019E" w:rsidP="0056019E">
      <w:pPr>
        <w:pStyle w:val="B3"/>
      </w:pPr>
      <w:r>
        <w:t>-</w:t>
      </w:r>
      <w:r>
        <w:tab/>
        <w:t>calculat</w:t>
      </w:r>
      <w:r w:rsidR="000073BF">
        <w:t>e</w:t>
      </w:r>
      <w:r>
        <w:t xml:space="preserve"> and expos</w:t>
      </w:r>
      <w:r w:rsidR="000073BF">
        <w:t>e</w:t>
      </w:r>
      <w:r>
        <w:t xml:space="preserve"> energy consumption information per different granularities; and</w:t>
      </w:r>
    </w:p>
    <w:p w14:paraId="581695CB" w14:textId="312BC4C6" w:rsidR="0056019E" w:rsidRDefault="0056019E" w:rsidP="0056019E">
      <w:pPr>
        <w:pStyle w:val="B3"/>
      </w:pPr>
      <w:r>
        <w:t>-</w:t>
      </w:r>
      <w:r>
        <w:tab/>
        <w:t>enhance the precision of energy consumption estimation.</w:t>
      </w:r>
    </w:p>
    <w:p w14:paraId="1A9B4CF0" w14:textId="045D76A4" w:rsidR="00B42461" w:rsidRDefault="00AF5979" w:rsidP="00CE3EC4">
      <w:pPr>
        <w:pStyle w:val="B2"/>
      </w:pPr>
      <w:r>
        <w:lastRenderedPageBreak/>
        <w:t>3)</w:t>
      </w:r>
      <w:r>
        <w:tab/>
        <w:t xml:space="preserve">Potential update </w:t>
      </w:r>
      <w:r w:rsidR="00E22DF7">
        <w:t xml:space="preserve">to </w:t>
      </w:r>
      <w:r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A65D19" w14:paraId="7B655F05" w14:textId="77777777" w:rsidTr="005875D6">
        <w:trPr>
          <w:cantSplit/>
          <w:jc w:val="center"/>
        </w:trPr>
        <w:tc>
          <w:tcPr>
            <w:tcW w:w="5029" w:type="dxa"/>
          </w:tcPr>
          <w:p w14:paraId="125253CB" w14:textId="3E3EA54F" w:rsidR="00A65D19" w:rsidRDefault="00A65D19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35A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179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65D19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563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1039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4</cp:revision>
  <cp:lastPrinted>2001-04-23T09:30:00Z</cp:lastPrinted>
  <dcterms:created xsi:type="dcterms:W3CDTF">2026-02-12T08:32:00Z</dcterms:created>
  <dcterms:modified xsi:type="dcterms:W3CDTF">2026-02-12T08:36:00Z</dcterms:modified>
</cp:coreProperties>
</file>